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A24" w:rsidRDefault="000D3A24" w:rsidP="000D3A24">
      <w:pPr>
        <w:pStyle w:val="G3Intestazione"/>
      </w:pPr>
      <w:r>
        <w:t>GG3 2013_08-09 pag12-13</w:t>
      </w:r>
    </w:p>
    <w:p w:rsidR="000B206B" w:rsidRDefault="000B206B" w:rsidP="000D3A24">
      <w:pPr>
        <w:pStyle w:val="G3RUBRICA"/>
      </w:pPr>
    </w:p>
    <w:p w:rsidR="000D3A24" w:rsidRDefault="000D3A24" w:rsidP="000D3A24">
      <w:pPr>
        <w:pStyle w:val="G3RUBRICA"/>
      </w:pPr>
      <w:r>
        <w:t>REPORTAGE</w:t>
      </w:r>
    </w:p>
    <w:p w:rsidR="000D3A24" w:rsidRDefault="00716395" w:rsidP="000D3A24">
      <w:pPr>
        <w:pStyle w:val="G3titolo"/>
      </w:pPr>
      <w:r>
        <w:t>Scuola G3 a Fontem</w:t>
      </w:r>
    </w:p>
    <w:p w:rsidR="00F21A1B" w:rsidRDefault="000B206B" w:rsidP="000B206B">
      <w:pPr>
        <w:pStyle w:val="G3Introduzione"/>
      </w:pPr>
      <w:r>
        <w:t>Q</w:t>
      </w:r>
      <w:r w:rsidRPr="000B206B">
        <w:t>uest’anno la Scuola Gen 3 si è svolta in Africa.</w:t>
      </w:r>
      <w:r>
        <w:t xml:space="preserve"> </w:t>
      </w:r>
      <w:r w:rsidRPr="000B206B">
        <w:t>La Cittadella di Fontem ha accolto i 140 protagonisti</w:t>
      </w:r>
      <w:r>
        <w:t xml:space="preserve"> </w:t>
      </w:r>
      <w:r w:rsidRPr="000B206B">
        <w:t>da tutto il Cameroun, tra loro anche 11 gen 3 italiani.</w:t>
      </w:r>
    </w:p>
    <w:p w:rsidR="000B206B" w:rsidRPr="000B206B" w:rsidRDefault="000B206B" w:rsidP="000B206B">
      <w:pPr>
        <w:pStyle w:val="G3Testo"/>
      </w:pPr>
    </w:p>
    <w:p w:rsidR="000B206B" w:rsidRPr="000B206B" w:rsidRDefault="000B206B" w:rsidP="000B206B">
      <w:pPr>
        <w:pStyle w:val="G3Testo"/>
      </w:pPr>
      <w:r w:rsidRPr="000B206B">
        <w:rPr>
          <w:b/>
        </w:rPr>
        <w:t>Paolo</w:t>
      </w:r>
      <w:r w:rsidRPr="000B206B">
        <w:t>: «Mi aspetto di tornare a casa con qualcosa in più, magari allargare le mie vedute»;</w:t>
      </w:r>
    </w:p>
    <w:p w:rsidR="000B206B" w:rsidRPr="000B206B" w:rsidRDefault="000B206B" w:rsidP="000B206B">
      <w:pPr>
        <w:pStyle w:val="G3Testo"/>
      </w:pPr>
      <w:r w:rsidRPr="000B206B">
        <w:rPr>
          <w:b/>
        </w:rPr>
        <w:t>Dominick</w:t>
      </w:r>
      <w:r w:rsidRPr="000B206B">
        <w:t>: «Un appuntamento troppo importante! Per alcuni si tratta dell’unica possibilità che abbiamo di sperimentare la vita di unità con altri gen3. Le distanze, le difficoltà di trasporti ed economiche, non ci permettono durante l’anno di vivere esperienze simili»;</w:t>
      </w:r>
    </w:p>
    <w:p w:rsidR="000B206B" w:rsidRPr="000B206B" w:rsidRDefault="000B206B" w:rsidP="000B206B">
      <w:pPr>
        <w:pStyle w:val="G3Testo"/>
      </w:pPr>
      <w:r w:rsidRPr="000B206B">
        <w:rPr>
          <w:b/>
        </w:rPr>
        <w:t>Silvanus:</w:t>
      </w:r>
      <w:r w:rsidRPr="000B206B">
        <w:t xml:space="preserve"> «Mi è piaciuto quando Chiara ci ha parlato della “piccola fiamma” che Dio ha posto nell’anima di ciascuno. Ho capito che se voglio mantenere viva questa fiamma che è l’amore di Dio, devo donarla, amando il prossimo che mi passa vicino».</w:t>
      </w:r>
    </w:p>
    <w:p w:rsidR="000B206B" w:rsidRPr="000B206B" w:rsidRDefault="000B206B" w:rsidP="000B206B">
      <w:pPr>
        <w:pStyle w:val="G3Testo"/>
      </w:pPr>
      <w:r w:rsidRPr="000B206B">
        <w:rPr>
          <w:b/>
        </w:rPr>
        <w:t>Victor:</w:t>
      </w:r>
      <w:r w:rsidRPr="000B206B">
        <w:t xml:space="preserve"> «Ho sperimentato che per poter vivere in unità ciò che è veramente essenziale è avere un cuore e una mente aperta a tutti». </w:t>
      </w:r>
    </w:p>
    <w:p w:rsidR="000B1DE6" w:rsidRDefault="000B1DE6" w:rsidP="000B206B">
      <w:pPr>
        <w:pStyle w:val="G3Testo"/>
      </w:pPr>
    </w:p>
    <w:p w:rsidR="000B206B" w:rsidRPr="000B206B" w:rsidRDefault="000B206B" w:rsidP="000B206B">
      <w:pPr>
        <w:pStyle w:val="G3Testo"/>
      </w:pPr>
      <w:r w:rsidRPr="000B206B">
        <w:t xml:space="preserve">Speciale il momento in cui i gen3 che passeranno a gen2 ci hanno comunicato cosa è per loro essere Gen. </w:t>
      </w:r>
    </w:p>
    <w:p w:rsidR="000B1DE6" w:rsidRDefault="000B206B" w:rsidP="000B206B">
      <w:pPr>
        <w:pStyle w:val="G3Testo"/>
      </w:pPr>
      <w:r w:rsidRPr="000B206B">
        <w:t>Tra i loro consigli:</w:t>
      </w:r>
      <w:r>
        <w:t xml:space="preserve"> </w:t>
      </w:r>
      <w:r w:rsidRPr="000B206B">
        <w:t>«L’incontro con Dio ti dona la vera gioia»;</w:t>
      </w:r>
      <w:r>
        <w:t xml:space="preserve"> </w:t>
      </w:r>
    </w:p>
    <w:p w:rsidR="000B1DE6" w:rsidRDefault="000B206B" w:rsidP="000B206B">
      <w:pPr>
        <w:pStyle w:val="G3Testo"/>
      </w:pPr>
      <w:r w:rsidRPr="000B206B">
        <w:lastRenderedPageBreak/>
        <w:t xml:space="preserve">«Puntate alla vita di unità, non abbiate paura di mettere in comune tutto»; </w:t>
      </w:r>
    </w:p>
    <w:p w:rsidR="000B206B" w:rsidRPr="000B206B" w:rsidRDefault="000B206B" w:rsidP="000B206B">
      <w:pPr>
        <w:pStyle w:val="G3Testo"/>
      </w:pPr>
      <w:r w:rsidRPr="000B206B">
        <w:t>«Questo è quello che vi dono, poter sperimentare un’amicizia che sa sacrificarsi per un bene più grande»;</w:t>
      </w:r>
    </w:p>
    <w:p w:rsidR="000B206B" w:rsidRPr="000B206B" w:rsidRDefault="000B206B" w:rsidP="000B206B">
      <w:pPr>
        <w:pStyle w:val="G3Testo"/>
      </w:pPr>
      <w:r w:rsidRPr="000B206B">
        <w:t>«Non chiudetevi in voi stessi ma diffondete il valore della relazione e la bellezza dell’amicizia»;</w:t>
      </w:r>
    </w:p>
    <w:p w:rsidR="000B206B" w:rsidRPr="000B206B" w:rsidRDefault="000B206B" w:rsidP="000B206B">
      <w:pPr>
        <w:pStyle w:val="G3Testo"/>
      </w:pPr>
      <w:r w:rsidRPr="000B206B">
        <w:t>«Ciò che a me ha aiutato nei momenti più difficili è stato il rapporto personale con Dio»;</w:t>
      </w:r>
    </w:p>
    <w:p w:rsidR="000B206B" w:rsidRPr="000B206B" w:rsidRDefault="000B206B" w:rsidP="000B206B">
      <w:pPr>
        <w:pStyle w:val="G3Testo"/>
      </w:pPr>
      <w:r w:rsidRPr="000B206B">
        <w:t>«Questo vi auguro di scoprire la bellezza di poter stare accanto a Gesù».</w:t>
      </w:r>
    </w:p>
    <w:p w:rsidR="000B206B" w:rsidRPr="000B206B" w:rsidRDefault="000B206B" w:rsidP="000B206B">
      <w:pPr>
        <w:pStyle w:val="G3Testo"/>
      </w:pPr>
      <w:r w:rsidRPr="000B206B">
        <w:t>Attraverso danze e teatro abbiamo rappresentato le situazioni in cui viviamo ogni giorno: la scuola, la vita di unità, i rapporti con gli amici, ecc., donandoci esperienze positive e difficoltà.</w:t>
      </w:r>
    </w:p>
    <w:p w:rsidR="000B206B" w:rsidRPr="000B206B" w:rsidRDefault="000B206B" w:rsidP="000B206B">
      <w:pPr>
        <w:pStyle w:val="G3Testo"/>
      </w:pPr>
      <w:r w:rsidRPr="000B206B">
        <w:t>La scuola gen3 richiedeva anche degli impegni concreti come alzarsi di buon mattino per servire la colazione e preparare il pranzo, lavare le stoviglie, pulire la sala…</w:t>
      </w:r>
    </w:p>
    <w:p w:rsidR="000B206B" w:rsidRPr="000B206B" w:rsidRDefault="000B206B" w:rsidP="000B206B">
      <w:pPr>
        <w:pStyle w:val="G3Testo"/>
      </w:pPr>
      <w:r w:rsidRPr="000B206B">
        <w:rPr>
          <w:b/>
        </w:rPr>
        <w:t>Francesco:</w:t>
      </w:r>
      <w:r w:rsidRPr="000B206B">
        <w:t xml:space="preserve"> «Sono stati giorni nei quali ho sperimentato una felicità particolare, quella gioia che solo Gesù ti può dare, e ti accorgi che tutto ciò che vai cercando, penso spesso al mio futuro, è solo la vera felicità»;</w:t>
      </w:r>
    </w:p>
    <w:p w:rsidR="000B206B" w:rsidRPr="000B206B" w:rsidRDefault="000B206B" w:rsidP="000B206B">
      <w:pPr>
        <w:pStyle w:val="G3Testo"/>
      </w:pPr>
      <w:r w:rsidRPr="000B206B">
        <w:rPr>
          <w:b/>
        </w:rPr>
        <w:t>Jovany:</w:t>
      </w:r>
      <w:r w:rsidRPr="000B206B">
        <w:t xml:space="preserve"> «Il Regalo più bello che trovo dentro di me dopo questa esperienza è quello di sentirmi libero. Non perché non ho problemi, ma perché in questi giorni mi sono donato agli altri. Il mio desiderio è portare, o meglio </w:t>
      </w:r>
      <w:r w:rsidRPr="000B206B">
        <w:lastRenderedPageBreak/>
        <w:t>far scoprire a tanti questo speciale dono».</w:t>
      </w:r>
    </w:p>
    <w:p w:rsidR="000B206B" w:rsidRPr="000B206B" w:rsidRDefault="000B206B" w:rsidP="000B206B">
      <w:pPr>
        <w:pStyle w:val="G3Testo"/>
      </w:pPr>
      <w:r w:rsidRPr="000B206B">
        <w:rPr>
          <w:b/>
        </w:rPr>
        <w:t>Michael:</w:t>
      </w:r>
      <w:r w:rsidRPr="000B206B">
        <w:t xml:space="preserve"> Ti cambia il modo di vivere. Capisci che devi puntare a qualcosa, o meglio a Qualcuno di più grande».</w:t>
      </w:r>
    </w:p>
    <w:p w:rsidR="007F3DC2" w:rsidRDefault="007F3DC2" w:rsidP="000B206B">
      <w:pPr>
        <w:pStyle w:val="G3Testo"/>
      </w:pPr>
    </w:p>
    <w:p w:rsidR="000B206B" w:rsidRPr="000B206B" w:rsidRDefault="000B206B" w:rsidP="000B206B">
      <w:pPr>
        <w:pStyle w:val="G3Testo"/>
      </w:pPr>
      <w:r w:rsidRPr="000B206B">
        <w:t>Certamente questa esperienza non ci ha lasciati indifferenti. Sperimentare la gioia di mettere la nostra vita al servizio degli altri lascia in cuore una grande voglia di vivere, di spendere la vita, di metterla a disposizione degli altri.</w:t>
      </w:r>
    </w:p>
    <w:p w:rsidR="000B206B" w:rsidRPr="000B206B" w:rsidRDefault="000B206B" w:rsidP="000B206B">
      <w:pPr>
        <w:pStyle w:val="G3Testo"/>
      </w:pPr>
      <w:r w:rsidRPr="000B206B">
        <w:t>Uno dei messaggi più grandi di questa scuola è che l’unità non si ha solo con persone vicine, ma anche con chi lontano cerca di vivere l’ideale come te e prova a cambiare questo mondo in un luogo migliore.</w:t>
      </w:r>
    </w:p>
    <w:p w:rsidR="000B206B" w:rsidRPr="000B206B" w:rsidRDefault="000B206B" w:rsidP="000B206B">
      <w:pPr>
        <w:pStyle w:val="G3Testo"/>
      </w:pPr>
      <w:r w:rsidRPr="000B206B">
        <w:t xml:space="preserve">Nel supercongresso del 1997 Chiara ci ha detto: «Io penso che il modello di uomo per le future generazioni è l’uomo dell’unità […] che noi abbiamo chiamato uomo-mondo, un uomo che riesce a portare nel suo cuore tutti i tesori che gli altri dei vari continenti donano e che riesce a dare i suoi tesori agli altri». </w:t>
      </w:r>
    </w:p>
    <w:p w:rsidR="00D93F2B" w:rsidRDefault="000B206B" w:rsidP="000B206B">
      <w:pPr>
        <w:pStyle w:val="G3Testo"/>
      </w:pPr>
      <w:r w:rsidRPr="000B206B">
        <w:t>Adesso, possiamo testimoniare una volta in più che è proprio vero!</w:t>
      </w:r>
    </w:p>
    <w:p w:rsidR="000B206B" w:rsidRDefault="000B206B" w:rsidP="000B206B">
      <w:pPr>
        <w:pStyle w:val="G3Testo"/>
        <w:rPr>
          <w:b/>
        </w:rPr>
      </w:pPr>
    </w:p>
    <w:p w:rsidR="000B206B" w:rsidRPr="000B206B" w:rsidRDefault="000B206B" w:rsidP="000B206B">
      <w:pPr>
        <w:pStyle w:val="G3Testo"/>
        <w:rPr>
          <w:b/>
        </w:rPr>
      </w:pPr>
      <w:r w:rsidRPr="000B206B">
        <w:rPr>
          <w:b/>
        </w:rPr>
        <w:t>Visita a Fon</w:t>
      </w:r>
      <w:r>
        <w:rPr>
          <w:b/>
        </w:rPr>
        <w:t>ju</w:t>
      </w:r>
      <w:r w:rsidRPr="000B206B">
        <w:rPr>
          <w:b/>
        </w:rPr>
        <w:t>mentaw</w:t>
      </w:r>
    </w:p>
    <w:p w:rsidR="007F3DC2" w:rsidRPr="007F3DC2" w:rsidRDefault="007F3DC2" w:rsidP="007F3DC2">
      <w:pPr>
        <w:pStyle w:val="G3Testo"/>
      </w:pPr>
      <w:r w:rsidRPr="007F3DC2">
        <w:t xml:space="preserve">I ragazzi per l’unità di Fontjumetaw ci hanno raccontato: «Una volta al mese visitiamo i ragazzi di altri villaggi. Il viaggio non sempre è breve, capita </w:t>
      </w:r>
      <w:r w:rsidRPr="007F3DC2">
        <w:lastRenderedPageBreak/>
        <w:t xml:space="preserve">infatti di stare fuori tutto il fine settimana. </w:t>
      </w:r>
    </w:p>
    <w:p w:rsidR="000B206B" w:rsidRPr="007F3DC2" w:rsidRDefault="007F3DC2" w:rsidP="007F3DC2">
      <w:pPr>
        <w:pStyle w:val="G3Testo"/>
      </w:pPr>
      <w:r w:rsidRPr="007F3DC2">
        <w:t>Incontrando i ragazzi leggiamo la Parola di vita, spiegandola con le nostre esperienze fatte a scuola perdonando i compagni; o in famiglia, mettendo sempre più amore nei compiti da sbrigare; o con ogni prossimo moltiplicando l'amore verso  tutti, come ci ricordano i segni matematici. Qualche volta la fatica si sente, ma ogni volta ritorniamo arricchiti e vediamo che anche noi ragazzi possiamo fare la nostra parte per il bene della comunità.</w:t>
      </w:r>
    </w:p>
    <w:sectPr w:rsidR="000B206B" w:rsidRPr="007F3DC2" w:rsidSect="00B22519">
      <w:pgSz w:w="11906" w:h="16838" w:code="9"/>
      <w:pgMar w:top="1701" w:right="1134" w:bottom="4133" w:left="1134" w:header="709" w:footer="709" w:gutter="0"/>
      <w:cols w:num="3" w:space="116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emelli">
    <w:panose1 w:val="00000400000000000000"/>
    <w:charset w:val="00"/>
    <w:family w:val="auto"/>
    <w:pitch w:val="variable"/>
    <w:sig w:usb0="00000083" w:usb1="00000000" w:usb2="00000000" w:usb3="00000000" w:csb0="00000009" w:csb1="00000000"/>
  </w:font>
  <w:font w:name="Myriad Pro">
    <w:panose1 w:val="00000000000000000000"/>
    <w:charset w:val="00"/>
    <w:family w:val="swiss"/>
    <w:notTrueType/>
    <w:pitch w:val="variable"/>
    <w:sig w:usb0="20000287" w:usb1="00000001" w:usb2="00000000" w:usb3="00000000" w:csb0="0000019F" w:csb1="00000000"/>
  </w:font>
  <w:font w:name="[z] Arista">
    <w:panose1 w:val="020005000000000200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attachedTemplate r:id="rId1"/>
  <w:stylePaneFormatFilter w:val="3F01"/>
  <w:doNotTrackMoves/>
  <w:defaultTabStop w:val="708"/>
  <w:hyphenationZone w:val="283"/>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A24"/>
    <w:rsid w:val="000B1DE6"/>
    <w:rsid w:val="000B206B"/>
    <w:rsid w:val="000D3A24"/>
    <w:rsid w:val="0026274B"/>
    <w:rsid w:val="0029679E"/>
    <w:rsid w:val="004705AA"/>
    <w:rsid w:val="00620267"/>
    <w:rsid w:val="00716395"/>
    <w:rsid w:val="007F3DC2"/>
    <w:rsid w:val="00802170"/>
    <w:rsid w:val="00B22519"/>
    <w:rsid w:val="00B50AF5"/>
    <w:rsid w:val="00BE4D3A"/>
    <w:rsid w:val="00C14DF5"/>
    <w:rsid w:val="00CF61B6"/>
    <w:rsid w:val="00D93F2B"/>
    <w:rsid w:val="00DB364B"/>
    <w:rsid w:val="00DE759F"/>
    <w:rsid w:val="00EB612C"/>
    <w:rsid w:val="00F21A1B"/>
    <w:rsid w:val="00F4726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D3A24"/>
    <w:rPr>
      <w:rFonts w:ascii="Cambria" w:eastAsia="ＭＳ 明朝" w:hAnsi="Cambria"/>
      <w:sz w:val="24"/>
      <w:szCs w:val="24"/>
      <w:lang w:val="es-ES_tradnl"/>
    </w:rPr>
  </w:style>
  <w:style w:type="paragraph" w:styleId="Titolo3">
    <w:name w:val="heading 3"/>
    <w:basedOn w:val="Normale"/>
    <w:next w:val="Normale"/>
    <w:qFormat/>
    <w:rsid w:val="00B22519"/>
    <w:pPr>
      <w:keepNext/>
      <w:spacing w:before="240" w:after="60"/>
      <w:outlineLvl w:val="2"/>
    </w:pPr>
    <w:rPr>
      <w:rFonts w:ascii="Arial" w:hAnsi="Arial" w:cs="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G3Testo">
    <w:name w:val="G3 Testo"/>
    <w:basedOn w:val="Normale"/>
    <w:uiPriority w:val="99"/>
    <w:qFormat/>
    <w:rsid w:val="00BE4D3A"/>
    <w:pPr>
      <w:spacing w:line="220" w:lineRule="exact"/>
      <w:jc w:val="both"/>
    </w:pPr>
    <w:rPr>
      <w:rFonts w:ascii="Arial" w:hAnsi="Arial"/>
      <w:sz w:val="19"/>
      <w:szCs w:val="20"/>
    </w:rPr>
  </w:style>
  <w:style w:type="paragraph" w:customStyle="1" w:styleId="G3Introduzione">
    <w:name w:val="G3 Introduzione"/>
    <w:basedOn w:val="G3Testo"/>
    <w:rsid w:val="00B22519"/>
    <w:rPr>
      <w:i/>
      <w:iCs/>
    </w:rPr>
  </w:style>
  <w:style w:type="character" w:customStyle="1" w:styleId="G3domanda">
    <w:name w:val="G3 domanda"/>
    <w:basedOn w:val="Carpredefinitoparagrafo"/>
    <w:rsid w:val="00B22519"/>
    <w:rPr>
      <w:rFonts w:ascii="Arial" w:hAnsi="Arial"/>
      <w:b/>
      <w:bCs/>
      <w:sz w:val="19"/>
    </w:rPr>
  </w:style>
  <w:style w:type="paragraph" w:customStyle="1" w:styleId="G3titolo">
    <w:name w:val="G3 titolo"/>
    <w:basedOn w:val="G3Testo"/>
    <w:rsid w:val="00B22519"/>
    <w:pPr>
      <w:jc w:val="left"/>
    </w:pPr>
    <w:rPr>
      <w:b/>
      <w:bCs/>
    </w:rPr>
  </w:style>
  <w:style w:type="paragraph" w:customStyle="1" w:styleId="G3Intestazione">
    <w:name w:val="G3 Intestazione"/>
    <w:autoRedefine/>
    <w:qFormat/>
    <w:rsid w:val="00BE4D3A"/>
    <w:rPr>
      <w:rFonts w:ascii="Arial" w:hAnsi="Arial"/>
      <w:b/>
      <w:bCs/>
      <w:color w:val="7F7F7F"/>
      <w:sz w:val="19"/>
    </w:rPr>
  </w:style>
  <w:style w:type="paragraph" w:customStyle="1" w:styleId="G3RUBRICA">
    <w:name w:val="G3 RUBRICA"/>
    <w:basedOn w:val="G3Testo"/>
    <w:autoRedefine/>
    <w:qFormat/>
    <w:rsid w:val="0029679E"/>
  </w:style>
  <w:style w:type="paragraph" w:customStyle="1" w:styleId="Nessunostileparagrafo">
    <w:name w:val="[Nessuno stile paragrafo]"/>
    <w:rsid w:val="000B206B"/>
    <w:pPr>
      <w:autoSpaceDE w:val="0"/>
      <w:autoSpaceDN w:val="0"/>
      <w:adjustRightInd w:val="0"/>
      <w:spacing w:line="288" w:lineRule="auto"/>
      <w:textAlignment w:val="center"/>
    </w:pPr>
    <w:rPr>
      <w:color w:val="000000"/>
      <w:sz w:val="24"/>
      <w:szCs w:val="24"/>
    </w:rPr>
  </w:style>
  <w:style w:type="paragraph" w:customStyle="1" w:styleId="reportageintroReportage">
    <w:name w:val="reportage_intro (Reportage)"/>
    <w:basedOn w:val="Normale"/>
    <w:uiPriority w:val="99"/>
    <w:rsid w:val="000B206B"/>
    <w:pPr>
      <w:autoSpaceDE w:val="0"/>
      <w:autoSpaceDN w:val="0"/>
      <w:adjustRightInd w:val="0"/>
      <w:spacing w:line="240" w:lineRule="atLeast"/>
      <w:textAlignment w:val="center"/>
    </w:pPr>
    <w:rPr>
      <w:rFonts w:ascii="Gemelli" w:eastAsia="Times New Roman" w:hAnsi="Gemelli" w:cs="Gemelli"/>
      <w:smallCaps/>
      <w:color w:val="000000"/>
      <w:spacing w:val="-2"/>
      <w:lang w:val="it-IT"/>
    </w:rPr>
  </w:style>
  <w:style w:type="paragraph" w:customStyle="1" w:styleId="reportagetxtnormReportage">
    <w:name w:val="reportage_txtnorm (Reportage)"/>
    <w:basedOn w:val="Normale"/>
    <w:uiPriority w:val="99"/>
    <w:rsid w:val="000B206B"/>
    <w:pPr>
      <w:autoSpaceDE w:val="0"/>
      <w:autoSpaceDN w:val="0"/>
      <w:adjustRightInd w:val="0"/>
      <w:spacing w:line="240" w:lineRule="atLeast"/>
      <w:jc w:val="both"/>
      <w:textAlignment w:val="center"/>
    </w:pPr>
    <w:rPr>
      <w:rFonts w:ascii="Myriad Pro" w:eastAsia="Times New Roman" w:hAnsi="Myriad Pro" w:cs="Myriad Pro"/>
      <w:color w:val="000000"/>
      <w:sz w:val="20"/>
      <w:szCs w:val="20"/>
      <w:lang w:val="it-IT"/>
    </w:rPr>
  </w:style>
  <w:style w:type="character" w:customStyle="1" w:styleId="reportagetxtboldReportage">
    <w:name w:val="reportage_txtbold (Reportage)"/>
    <w:basedOn w:val="Carpredefinitoparagrafo"/>
    <w:uiPriority w:val="99"/>
    <w:rsid w:val="000B206B"/>
    <w:rPr>
      <w:rFonts w:ascii="[z] Arista" w:hAnsi="[z] Arista" w:cs="[z] Arista"/>
      <w:color w:val="2766AD"/>
      <w:spacing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ra.VIRGO\Documents\MODELLOGiornalegen3.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MODELLOGiornalegen3</Template>
  <TotalTime>114</TotalTime>
  <Pages>2</Pages>
  <Words>681</Words>
  <Characters>3356</Characters>
  <Application>Microsoft Office Word</Application>
  <DocSecurity>0</DocSecurity>
  <Lines>27</Lines>
  <Paragraphs>8</Paragraphs>
  <ScaleCrop>false</ScaleCrop>
  <HeadingPairs>
    <vt:vector size="2" baseType="variant">
      <vt:variant>
        <vt:lpstr>Titolo</vt:lpstr>
      </vt:variant>
      <vt:variant>
        <vt:i4>1</vt:i4>
      </vt:variant>
    </vt:vector>
  </HeadingPairs>
  <TitlesOfParts>
    <vt:vector size="1" baseType="lpstr">
      <vt:lpstr/>
    </vt:vector>
  </TitlesOfParts>
  <Company>Centro Gen 3 f.</Company>
  <LinksUpToDate>false</LinksUpToDate>
  <CharactersWithSpaces>4029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dc:creator>
  <cp:lastModifiedBy>Sara</cp:lastModifiedBy>
  <cp:revision>5</cp:revision>
  <dcterms:created xsi:type="dcterms:W3CDTF">2013-07-11T13:33:00Z</dcterms:created>
  <dcterms:modified xsi:type="dcterms:W3CDTF">2013-09-26T15:41:00Z</dcterms:modified>
</cp:coreProperties>
</file>